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5D050" w14:textId="117A8626" w:rsidR="00A22FC8" w:rsidRPr="0055380D" w:rsidRDefault="00A22FC8" w:rsidP="00A22FC8">
      <w:pPr>
        <w:pStyle w:val="NoSpacing"/>
        <w:jc w:val="right"/>
      </w:pPr>
      <w:r w:rsidRPr="0055380D">
        <w:t>Name: __________________</w:t>
      </w:r>
    </w:p>
    <w:p w14:paraId="24791648" w14:textId="760CD8A2" w:rsidR="00A22FC8" w:rsidRPr="0055380D" w:rsidRDefault="00A22FC8" w:rsidP="00A22FC8">
      <w:pPr>
        <w:pStyle w:val="NoSpacing"/>
        <w:jc w:val="right"/>
      </w:pPr>
      <w:r w:rsidRPr="0055380D">
        <w:t>Period: __________________</w:t>
      </w:r>
    </w:p>
    <w:p w14:paraId="68EFE9A1" w14:textId="550A2C4F" w:rsidR="00C26FB4" w:rsidRDefault="00C41C15" w:rsidP="00C41C15">
      <w:pPr>
        <w:pStyle w:val="Title"/>
      </w:pPr>
      <w:r>
        <w:t>Setting Grade</w:t>
      </w:r>
    </w:p>
    <w:p w14:paraId="623DAF51" w14:textId="77777777" w:rsidR="00DD0460" w:rsidRPr="00DD0460" w:rsidRDefault="00DD0460" w:rsidP="00DD0460">
      <w:pPr>
        <w:numPr>
          <w:ilvl w:val="0"/>
          <w:numId w:val="2"/>
        </w:numPr>
        <w:spacing w:after="0" w:line="276" w:lineRule="auto"/>
        <w:rPr>
          <w:rFonts w:cstheme="minorHAnsi"/>
          <w:sz w:val="24"/>
          <w:szCs w:val="24"/>
        </w:rPr>
      </w:pPr>
      <w:r w:rsidRPr="00DD0460">
        <w:rPr>
          <w:rFonts w:cstheme="minorHAnsi"/>
          <w:sz w:val="24"/>
          <w:szCs w:val="24"/>
        </w:rPr>
        <w:t>Introduction</w:t>
      </w:r>
    </w:p>
    <w:p w14:paraId="737BA89D" w14:textId="77777777" w:rsidR="00DD0460" w:rsidRPr="00DD0460" w:rsidRDefault="00DD0460" w:rsidP="00DD0460">
      <w:pPr>
        <w:numPr>
          <w:ilvl w:val="1"/>
          <w:numId w:val="39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6A008858" w14:textId="77777777" w:rsidR="00DD0460" w:rsidRPr="00DD0460" w:rsidRDefault="00DD0460" w:rsidP="00DD0460">
      <w:pPr>
        <w:numPr>
          <w:ilvl w:val="1"/>
          <w:numId w:val="39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317B74CE" w14:textId="77777777" w:rsidR="00DD0460" w:rsidRPr="00DD0460" w:rsidRDefault="00DD0460" w:rsidP="00DD0460">
      <w:pPr>
        <w:spacing w:line="276" w:lineRule="auto"/>
        <w:ind w:left="1080"/>
        <w:rPr>
          <w:rFonts w:cstheme="minorHAnsi"/>
          <w:sz w:val="24"/>
          <w:szCs w:val="24"/>
        </w:rPr>
      </w:pPr>
    </w:p>
    <w:p w14:paraId="683CDEB2" w14:textId="77777777" w:rsidR="00DD0460" w:rsidRPr="00DD0460" w:rsidRDefault="00DD0460" w:rsidP="00DD0460">
      <w:pPr>
        <w:spacing w:line="276" w:lineRule="auto"/>
        <w:ind w:left="1080"/>
        <w:rPr>
          <w:rFonts w:cstheme="minorHAnsi"/>
          <w:sz w:val="24"/>
          <w:szCs w:val="24"/>
        </w:rPr>
      </w:pPr>
    </w:p>
    <w:p w14:paraId="02384708" w14:textId="77777777" w:rsidR="00DD0460" w:rsidRPr="00DD0460" w:rsidRDefault="00DD0460" w:rsidP="00DD0460">
      <w:pPr>
        <w:numPr>
          <w:ilvl w:val="1"/>
          <w:numId w:val="39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4409B4C1" w14:textId="77777777" w:rsidR="00DD0460" w:rsidRPr="00DD0460" w:rsidRDefault="00DD0460" w:rsidP="00DD0460">
      <w:pPr>
        <w:numPr>
          <w:ilvl w:val="1"/>
          <w:numId w:val="39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43682875" w14:textId="77777777" w:rsidR="00DD0460" w:rsidRPr="00DD0460" w:rsidRDefault="00DD0460" w:rsidP="00DD0460">
      <w:pPr>
        <w:spacing w:line="276" w:lineRule="auto"/>
        <w:rPr>
          <w:rFonts w:cstheme="minorHAnsi"/>
          <w:sz w:val="24"/>
          <w:szCs w:val="24"/>
        </w:rPr>
      </w:pPr>
    </w:p>
    <w:p w14:paraId="0DE4E0E8" w14:textId="77777777" w:rsidR="00DD0460" w:rsidRPr="00DD0460" w:rsidRDefault="00DD0460" w:rsidP="00DD0460">
      <w:pPr>
        <w:spacing w:line="276" w:lineRule="auto"/>
        <w:rPr>
          <w:rFonts w:cstheme="minorHAnsi"/>
          <w:sz w:val="24"/>
          <w:szCs w:val="24"/>
        </w:rPr>
      </w:pPr>
    </w:p>
    <w:p w14:paraId="2094D3F0" w14:textId="77777777" w:rsidR="00DD0460" w:rsidRPr="00DD0460" w:rsidRDefault="00DD0460" w:rsidP="00DD0460">
      <w:pPr>
        <w:numPr>
          <w:ilvl w:val="1"/>
          <w:numId w:val="39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DD0460">
        <w:rPr>
          <w:rFonts w:cstheme="minorHAnsi"/>
          <w:sz w:val="24"/>
          <w:szCs w:val="24"/>
        </w:rPr>
        <w:t xml:space="preserve">Common grades might be 1/8”/ foot or ¼”/foot.  For </w:t>
      </w:r>
      <w:proofErr w:type="gramStart"/>
      <w:r w:rsidRPr="00DD0460">
        <w:rPr>
          <w:rFonts w:cstheme="minorHAnsi"/>
          <w:sz w:val="24"/>
          <w:szCs w:val="24"/>
        </w:rPr>
        <w:t>example</w:t>
      </w:r>
      <w:proofErr w:type="gramEnd"/>
      <w:r w:rsidRPr="00DD0460">
        <w:rPr>
          <w:rFonts w:cstheme="minorHAnsi"/>
          <w:sz w:val="24"/>
          <w:szCs w:val="24"/>
        </w:rPr>
        <w:t xml:space="preserve"> the fall in a 16’ driveway at ¼”/foot would be:</w:t>
      </w:r>
      <w:r w:rsidRPr="00DD0460">
        <w:rPr>
          <w:rFonts w:cstheme="minorHAnsi"/>
          <w:sz w:val="24"/>
          <w:szCs w:val="24"/>
        </w:rPr>
        <w:br/>
        <w:t>¼”/foot x 16’ = 4”</w:t>
      </w:r>
    </w:p>
    <w:p w14:paraId="089365BF" w14:textId="77777777" w:rsidR="00DD0460" w:rsidRPr="00DD0460" w:rsidRDefault="00DD0460" w:rsidP="00DD0460">
      <w:pPr>
        <w:spacing w:line="276" w:lineRule="auto"/>
        <w:ind w:left="1080"/>
        <w:rPr>
          <w:rFonts w:cstheme="minorHAnsi"/>
          <w:sz w:val="24"/>
          <w:szCs w:val="24"/>
        </w:rPr>
      </w:pPr>
    </w:p>
    <w:p w14:paraId="19B315C6" w14:textId="77777777" w:rsidR="00DD0460" w:rsidRPr="00DD0460" w:rsidRDefault="00DD0460" w:rsidP="00DD0460">
      <w:pPr>
        <w:pStyle w:val="ListParagraph"/>
        <w:numPr>
          <w:ilvl w:val="0"/>
          <w:numId w:val="2"/>
        </w:numPr>
        <w:spacing w:after="0" w:line="276" w:lineRule="auto"/>
        <w:rPr>
          <w:rFonts w:cstheme="minorHAnsi"/>
          <w:sz w:val="24"/>
          <w:szCs w:val="24"/>
        </w:rPr>
      </w:pPr>
      <w:r w:rsidRPr="00DD0460">
        <w:rPr>
          <w:rFonts w:cstheme="minorHAnsi"/>
          <w:sz w:val="24"/>
          <w:szCs w:val="24"/>
        </w:rPr>
        <w:t>Procedure for small forms</w:t>
      </w:r>
    </w:p>
    <w:p w14:paraId="0657080D" w14:textId="77777777" w:rsidR="00DD0460" w:rsidRPr="00DD0460" w:rsidRDefault="00DD0460" w:rsidP="00DD0460">
      <w:pPr>
        <w:numPr>
          <w:ilvl w:val="1"/>
          <w:numId w:val="2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53DC9A43" w14:textId="77777777" w:rsidR="00DD0460" w:rsidRPr="00DD0460" w:rsidRDefault="00DD0460" w:rsidP="00DD0460">
      <w:pPr>
        <w:spacing w:line="276" w:lineRule="auto"/>
        <w:ind w:left="1080"/>
        <w:rPr>
          <w:rFonts w:cstheme="minorHAnsi"/>
          <w:sz w:val="24"/>
          <w:szCs w:val="24"/>
        </w:rPr>
      </w:pPr>
      <w:r w:rsidRPr="00DD0460">
        <w:rPr>
          <w:rFonts w:cstheme="min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A86833F" wp14:editId="4565EEC3">
                <wp:simplePos x="0" y="0"/>
                <wp:positionH relativeFrom="column">
                  <wp:posOffset>2066925</wp:posOffset>
                </wp:positionH>
                <wp:positionV relativeFrom="paragraph">
                  <wp:posOffset>209550</wp:posOffset>
                </wp:positionV>
                <wp:extent cx="4523740" cy="2442845"/>
                <wp:effectExtent l="0" t="0" r="0" b="0"/>
                <wp:wrapSquare wrapText="bothSides"/>
                <wp:docPr id="1" name="Group 5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23740" cy="2442845"/>
                          <a:chOff x="0" y="0"/>
                          <a:chExt cx="8910" cy="5805"/>
                        </a:xfrm>
                      </wpg:grpSpPr>
                      <wps:wsp>
                        <wps:cNvPr id="2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70" y="0"/>
                            <a:ext cx="72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56CFDE" w14:textId="77777777" w:rsidR="00DD0460" w:rsidRDefault="00DD0460" w:rsidP="00DD0460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alibri" w:eastAsia="Calibri" w:hAnsi="Calibr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A</w:t>
                              </w:r>
                            </w:p>
                            <w:p w14:paraId="0F712582" w14:textId="77777777" w:rsidR="00DD0460" w:rsidRDefault="00DD0460" w:rsidP="00DD0460">
                              <w:pPr>
                                <w:pStyle w:val="NormalWeb"/>
                                <w:spacing w:before="0" w:beforeAutospacing="0" w:after="120" w:afterAutospacing="0" w:line="256" w:lineRule="auto"/>
                              </w:pPr>
                              <w:r>
                                <w:rPr>
                                  <w:rFonts w:ascii="Calibri" w:eastAsia="Calibri" w:hAnsi="Calibr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265"/>
                            <a:ext cx="72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C50334" w14:textId="77777777" w:rsidR="00DD0460" w:rsidRDefault="00DD0460" w:rsidP="00DD0460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alibri" w:eastAsia="Calibri" w:hAnsi="Calibr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7830" y="0"/>
                            <a:ext cx="72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F36225" w14:textId="77777777" w:rsidR="00DD0460" w:rsidRDefault="00DD0460" w:rsidP="00DD0460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alibri" w:eastAsia="Calibri" w:hAnsi="Calibr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8190" y="5220"/>
                            <a:ext cx="72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48C284" w14:textId="77777777" w:rsidR="00DD0460" w:rsidRDefault="00DD0460" w:rsidP="00DD0460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alibri" w:eastAsia="Calibri" w:hAnsi="Calibr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Oval 7"/>
                        <wps:cNvSpPr>
                          <a:spLocks noChangeArrowheads="1"/>
                        </wps:cNvSpPr>
                        <wps:spPr bwMode="auto">
                          <a:xfrm>
                            <a:off x="90" y="900"/>
                            <a:ext cx="180" cy="180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8"/>
                        <wps:cNvSpPr>
                          <a:spLocks noChangeArrowheads="1"/>
                        </wps:cNvSpPr>
                        <wps:spPr bwMode="auto">
                          <a:xfrm>
                            <a:off x="90" y="4860"/>
                            <a:ext cx="180" cy="180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9"/>
                        <wps:cNvSpPr>
                          <a:spLocks noChangeArrowheads="1"/>
                        </wps:cNvSpPr>
                        <wps:spPr bwMode="auto">
                          <a:xfrm>
                            <a:off x="8550" y="720"/>
                            <a:ext cx="180" cy="180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8550" y="5040"/>
                            <a:ext cx="180" cy="180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55" y="645"/>
                            <a:ext cx="8280" cy="45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A86833F" id="Group 5" o:spid="_x0000_s1026" style="position:absolute;left:0;text-align:left;margin-left:162.75pt;margin-top:16.5pt;width:356.2pt;height:192.35pt;z-index:251659264;mso-width-relative:margin;mso-height-relative:margin" coordsize="8910,5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" o:spid="_x0000_s1027" type="#_x0000_t202" style="position:absolute;left:270;width:7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  <v:textbox>
                    <w:txbxContent>
                      <w:p w14:paraId="1A56CFDE" w14:textId="77777777" w:rsidR="00DD0460" w:rsidRDefault="00DD0460" w:rsidP="00DD0460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Calibri" w:eastAsia="Calibri" w:hAnsi="Calibr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A</w:t>
                        </w:r>
                      </w:p>
                      <w:p w14:paraId="0F712582" w14:textId="77777777" w:rsidR="00DD0460" w:rsidRDefault="00DD0460" w:rsidP="00DD0460">
                        <w:pPr>
                          <w:pStyle w:val="NormalWeb"/>
                          <w:spacing w:before="0" w:beforeAutospacing="0" w:after="120" w:afterAutospacing="0" w:line="256" w:lineRule="auto"/>
                        </w:pPr>
                        <w:r>
                          <w:rPr>
                            <w:rFonts w:ascii="Calibri" w:eastAsia="Calibri" w:hAnsi="Calibr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Text Box 17" o:spid="_x0000_s1028" type="#_x0000_t202" style="position:absolute;top:5265;width:7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  <v:textbox>
                    <w:txbxContent>
                      <w:p w14:paraId="00C50334" w14:textId="77777777" w:rsidR="00DD0460" w:rsidRDefault="00DD0460" w:rsidP="00DD0460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Calibri" w:eastAsia="Calibri" w:hAnsi="Calibr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B</w:t>
                        </w:r>
                      </w:p>
                    </w:txbxContent>
                  </v:textbox>
                </v:shape>
                <v:shape id="Text Box 18" o:spid="_x0000_s1029" type="#_x0000_t202" style="position:absolute;left:7830;width:7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46F36225" w14:textId="77777777" w:rsidR="00DD0460" w:rsidRDefault="00DD0460" w:rsidP="00DD0460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Calibri" w:eastAsia="Calibri" w:hAnsi="Calibr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D</w:t>
                        </w:r>
                      </w:p>
                    </w:txbxContent>
                  </v:textbox>
                </v:shape>
                <v:shape id="Text Box 19" o:spid="_x0000_s1030" type="#_x0000_t202" style="position:absolute;left:8190;top:5220;width:7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2F48C284" w14:textId="77777777" w:rsidR="00DD0460" w:rsidRDefault="00DD0460" w:rsidP="00DD0460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Calibri" w:eastAsia="Calibri" w:hAnsi="Calibr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C</w:t>
                        </w:r>
                      </w:p>
                    </w:txbxContent>
                  </v:textbox>
                </v:shape>
                <v:oval id="Oval 7" o:spid="_x0000_s1031" style="position:absolute;left:90;top:900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" fillcolor="black [3213]"/>
                <v:oval id="Oval 8" o:spid="_x0000_s1032" style="position:absolute;left:90;top:4860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" fillcolor="black [3213]"/>
                <v:oval id="Oval 9" o:spid="_x0000_s1033" style="position:absolute;left:8550;top:720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" fillcolor="black [3213]"/>
                <v:oval id="Oval 10" o:spid="_x0000_s1034" style="position:absolute;left:8550;top:5040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" fillcolor="black [3213]"/>
                <v:rect id="Rectangle 11" o:spid="_x0000_s1035" style="position:absolute;left:255;top:645;width:8280;height:45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w10:wrap type="square"/>
              </v:group>
            </w:pict>
          </mc:Fallback>
        </mc:AlternateContent>
      </w:r>
    </w:p>
    <w:p w14:paraId="5116D761" w14:textId="77777777" w:rsidR="00DD0460" w:rsidRPr="00DD0460" w:rsidRDefault="00DD0460" w:rsidP="00DD0460">
      <w:pPr>
        <w:spacing w:line="276" w:lineRule="auto"/>
        <w:ind w:left="1080"/>
        <w:rPr>
          <w:rFonts w:cstheme="minorHAnsi"/>
          <w:sz w:val="24"/>
          <w:szCs w:val="24"/>
        </w:rPr>
      </w:pPr>
    </w:p>
    <w:p w14:paraId="74517250" w14:textId="77777777" w:rsidR="00DD0460" w:rsidRPr="00DD0460" w:rsidRDefault="00DD0460" w:rsidP="00DD0460">
      <w:pPr>
        <w:spacing w:line="276" w:lineRule="auto"/>
        <w:ind w:left="1080"/>
        <w:rPr>
          <w:rFonts w:cstheme="minorHAnsi"/>
          <w:sz w:val="24"/>
          <w:szCs w:val="24"/>
        </w:rPr>
      </w:pPr>
    </w:p>
    <w:p w14:paraId="739B4B3D" w14:textId="77777777" w:rsidR="00DD0460" w:rsidRPr="00DD0460" w:rsidRDefault="00DD0460" w:rsidP="00DD0460">
      <w:pPr>
        <w:spacing w:line="276" w:lineRule="auto"/>
        <w:ind w:left="1080"/>
        <w:rPr>
          <w:rFonts w:cstheme="minorHAnsi"/>
          <w:sz w:val="24"/>
          <w:szCs w:val="24"/>
        </w:rPr>
      </w:pPr>
    </w:p>
    <w:p w14:paraId="27A25DD2" w14:textId="77777777" w:rsidR="00DD0460" w:rsidRPr="00DD0460" w:rsidRDefault="00DD0460" w:rsidP="00DD0460">
      <w:pPr>
        <w:spacing w:line="276" w:lineRule="auto"/>
        <w:ind w:left="1080"/>
        <w:rPr>
          <w:rFonts w:cstheme="minorHAnsi"/>
          <w:sz w:val="24"/>
          <w:szCs w:val="24"/>
        </w:rPr>
      </w:pPr>
    </w:p>
    <w:p w14:paraId="1AF6021B" w14:textId="77777777" w:rsidR="00DD0460" w:rsidRPr="00DD0460" w:rsidRDefault="00DD0460" w:rsidP="00DD0460">
      <w:pPr>
        <w:spacing w:line="276" w:lineRule="auto"/>
        <w:ind w:left="1080"/>
        <w:rPr>
          <w:rFonts w:cstheme="minorHAnsi"/>
          <w:sz w:val="24"/>
          <w:szCs w:val="24"/>
        </w:rPr>
      </w:pPr>
    </w:p>
    <w:p w14:paraId="6ABB7DDA" w14:textId="77777777" w:rsidR="00DD0460" w:rsidRPr="00DD0460" w:rsidRDefault="00DD0460" w:rsidP="00DD0460">
      <w:pPr>
        <w:numPr>
          <w:ilvl w:val="0"/>
          <w:numId w:val="2"/>
        </w:numPr>
        <w:spacing w:after="0" w:line="276" w:lineRule="auto"/>
        <w:rPr>
          <w:rFonts w:cstheme="minorHAnsi"/>
          <w:sz w:val="24"/>
          <w:szCs w:val="24"/>
        </w:rPr>
      </w:pPr>
      <w:r w:rsidRPr="00DD0460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8597BD" wp14:editId="0A1B12E4">
                <wp:simplePos x="0" y="0"/>
                <wp:positionH relativeFrom="column">
                  <wp:posOffset>2514600</wp:posOffset>
                </wp:positionH>
                <wp:positionV relativeFrom="paragraph">
                  <wp:posOffset>58738</wp:posOffset>
                </wp:positionV>
                <wp:extent cx="3387725" cy="0"/>
                <wp:effectExtent l="0" t="152400" r="0" b="152400"/>
                <wp:wrapNone/>
                <wp:docPr id="14" name="Straight Arrow Connector 16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7725" cy="0"/>
                        </a:xfrm>
                        <a:prstGeom prst="straightConnector1">
                          <a:avLst/>
                        </a:prstGeom>
                        <a:ln w="76200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87442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" o:spid="_x0000_s1026" type="#_x0000_t32" style="position:absolute;margin-left:198pt;margin-top:4.65pt;width:266.7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" strokecolor="#c00000" strokeweight="6pt">
                <v:stroke endarrow="block" joinstyle="miter"/>
              </v:shape>
            </w:pict>
          </mc:Fallback>
        </mc:AlternateContent>
      </w:r>
      <w:r w:rsidRPr="00DD0460">
        <w:rPr>
          <w:rFonts w:cstheme="minorHAnsi"/>
          <w:sz w:val="24"/>
          <w:szCs w:val="24"/>
        </w:rPr>
        <w:t>Calculate the “fall”</w:t>
      </w:r>
    </w:p>
    <w:p w14:paraId="35D80F4E" w14:textId="77777777" w:rsidR="00DD0460" w:rsidRPr="00DD0460" w:rsidRDefault="00DD0460" w:rsidP="00DD0460">
      <w:pPr>
        <w:numPr>
          <w:ilvl w:val="1"/>
          <w:numId w:val="2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3CCFE785" w14:textId="77777777" w:rsidR="00DD0460" w:rsidRPr="00DD0460" w:rsidRDefault="00DD0460" w:rsidP="00DD0460">
      <w:pPr>
        <w:spacing w:line="276" w:lineRule="auto"/>
        <w:ind w:left="1080"/>
        <w:rPr>
          <w:rFonts w:cstheme="minorHAnsi"/>
          <w:sz w:val="24"/>
          <w:szCs w:val="24"/>
        </w:rPr>
      </w:pPr>
    </w:p>
    <w:p w14:paraId="0EF1BE66" w14:textId="77777777" w:rsidR="00DD0460" w:rsidRPr="00DD0460" w:rsidRDefault="00DD0460" w:rsidP="00DD0460">
      <w:pPr>
        <w:spacing w:line="276" w:lineRule="auto"/>
        <w:ind w:left="720"/>
        <w:rPr>
          <w:rFonts w:cstheme="minorHAnsi"/>
          <w:sz w:val="24"/>
          <w:szCs w:val="24"/>
        </w:rPr>
      </w:pPr>
    </w:p>
    <w:p w14:paraId="6B2203CD" w14:textId="77777777" w:rsidR="00DD0460" w:rsidRPr="00DD0460" w:rsidRDefault="00DD0460" w:rsidP="00DD0460">
      <w:pPr>
        <w:spacing w:line="276" w:lineRule="auto"/>
        <w:ind w:left="720"/>
        <w:rPr>
          <w:rFonts w:cstheme="minorHAnsi"/>
          <w:sz w:val="24"/>
          <w:szCs w:val="24"/>
        </w:rPr>
      </w:pPr>
    </w:p>
    <w:p w14:paraId="12F8CAE2" w14:textId="77777777" w:rsidR="00DD0460" w:rsidRPr="00DD0460" w:rsidRDefault="00DD0460" w:rsidP="00DD0460">
      <w:pPr>
        <w:spacing w:line="276" w:lineRule="auto"/>
        <w:ind w:left="720"/>
        <w:rPr>
          <w:rFonts w:cstheme="minorHAnsi"/>
          <w:sz w:val="24"/>
          <w:szCs w:val="24"/>
        </w:rPr>
      </w:pPr>
    </w:p>
    <w:p w14:paraId="6D8BF9DE" w14:textId="77777777" w:rsidR="00DD0460" w:rsidRPr="00DD0460" w:rsidRDefault="00DD0460" w:rsidP="00DD0460">
      <w:pPr>
        <w:spacing w:line="276" w:lineRule="auto"/>
        <w:ind w:left="720"/>
        <w:rPr>
          <w:rFonts w:cstheme="minorHAnsi"/>
          <w:sz w:val="24"/>
          <w:szCs w:val="24"/>
        </w:rPr>
      </w:pPr>
    </w:p>
    <w:p w14:paraId="2DFDBB93" w14:textId="77777777" w:rsidR="00DD0460" w:rsidRPr="00DD0460" w:rsidRDefault="00DD0460" w:rsidP="00DD0460">
      <w:pPr>
        <w:numPr>
          <w:ilvl w:val="0"/>
          <w:numId w:val="2"/>
        </w:numPr>
        <w:spacing w:after="0" w:line="276" w:lineRule="auto"/>
        <w:rPr>
          <w:rFonts w:cstheme="minorHAnsi"/>
          <w:sz w:val="24"/>
          <w:szCs w:val="24"/>
        </w:rPr>
      </w:pPr>
      <w:r w:rsidRPr="00DD0460">
        <w:rPr>
          <w:rFonts w:cstheme="minorHAnsi"/>
          <w:sz w:val="24"/>
          <w:szCs w:val="24"/>
        </w:rPr>
        <w:t>Procedure for small forms</w:t>
      </w:r>
    </w:p>
    <w:p w14:paraId="7A11CF0A" w14:textId="77777777" w:rsidR="00DD0460" w:rsidRPr="00DD0460" w:rsidRDefault="00DD0460" w:rsidP="00DD0460">
      <w:pPr>
        <w:numPr>
          <w:ilvl w:val="1"/>
          <w:numId w:val="2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DD0460">
        <w:rPr>
          <w:rFonts w:cstheme="minorHAnsi"/>
          <w:sz w:val="24"/>
          <w:szCs w:val="24"/>
        </w:rPr>
        <w:lastRenderedPageBreak/>
        <w:t>On the 12-foot side place two stakes on the outside of the form, near the corner (A &amp; B), and nail or screw to the form about 6” off the ground.  This will be the “top” of the slab.</w:t>
      </w:r>
    </w:p>
    <w:p w14:paraId="1840AE44" w14:textId="77777777" w:rsidR="00DD0460" w:rsidRPr="00DD0460" w:rsidRDefault="00DD0460" w:rsidP="00DD0460">
      <w:pPr>
        <w:numPr>
          <w:ilvl w:val="1"/>
          <w:numId w:val="2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046A3575" w14:textId="77777777" w:rsidR="00DD0460" w:rsidRPr="00DD0460" w:rsidRDefault="00DD0460" w:rsidP="00DD0460">
      <w:pPr>
        <w:numPr>
          <w:ilvl w:val="1"/>
          <w:numId w:val="2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7991794E" w14:textId="77777777" w:rsidR="00DD0460" w:rsidRPr="00DD0460" w:rsidRDefault="00DD0460" w:rsidP="00DD0460">
      <w:pPr>
        <w:numPr>
          <w:ilvl w:val="1"/>
          <w:numId w:val="2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5CE7A131" w14:textId="77777777" w:rsidR="00DD0460" w:rsidRPr="00DD0460" w:rsidRDefault="00DD0460" w:rsidP="00DD0460">
      <w:pPr>
        <w:spacing w:line="276" w:lineRule="auto"/>
        <w:ind w:left="1080"/>
        <w:rPr>
          <w:rFonts w:cstheme="minorHAnsi"/>
          <w:sz w:val="24"/>
          <w:szCs w:val="24"/>
        </w:rPr>
      </w:pPr>
    </w:p>
    <w:p w14:paraId="3D1FB862" w14:textId="77777777" w:rsidR="00DD0460" w:rsidRPr="00DD0460" w:rsidRDefault="00DD0460" w:rsidP="00DD0460">
      <w:pPr>
        <w:spacing w:line="276" w:lineRule="auto"/>
        <w:ind w:left="1080"/>
        <w:rPr>
          <w:rFonts w:cstheme="minorHAnsi"/>
          <w:sz w:val="24"/>
          <w:szCs w:val="24"/>
        </w:rPr>
      </w:pPr>
    </w:p>
    <w:p w14:paraId="04F14A71" w14:textId="77777777" w:rsidR="00DD0460" w:rsidRPr="00DD0460" w:rsidRDefault="00DD0460" w:rsidP="00DD0460">
      <w:pPr>
        <w:numPr>
          <w:ilvl w:val="1"/>
          <w:numId w:val="2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DD0460">
        <w:rPr>
          <w:rFonts w:cstheme="minorHAnsi"/>
          <w:sz w:val="24"/>
          <w:szCs w:val="24"/>
        </w:rPr>
        <w:t xml:space="preserve">Now go to a lower corner and adjust the form on the stake until the reading is 4” (our fall) greater than the top.  </w:t>
      </w:r>
    </w:p>
    <w:p w14:paraId="37C1856D" w14:textId="77777777" w:rsidR="00DD0460" w:rsidRPr="00DD0460" w:rsidRDefault="00DD0460" w:rsidP="00DD0460">
      <w:pPr>
        <w:numPr>
          <w:ilvl w:val="1"/>
          <w:numId w:val="2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16287F2A" w14:textId="77777777" w:rsidR="00DD0460" w:rsidRPr="00DD0460" w:rsidRDefault="00DD0460" w:rsidP="00DD0460">
      <w:pPr>
        <w:numPr>
          <w:ilvl w:val="1"/>
          <w:numId w:val="2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DD0460">
        <w:rPr>
          <w:rFonts w:cstheme="minorHAnsi"/>
          <w:sz w:val="24"/>
          <w:szCs w:val="24"/>
        </w:rPr>
        <w:t xml:space="preserve">Now double check square and </w:t>
      </w:r>
      <w:proofErr w:type="gramStart"/>
      <w:r w:rsidRPr="00DD0460">
        <w:rPr>
          <w:rFonts w:cstheme="minorHAnsi"/>
          <w:sz w:val="24"/>
          <w:szCs w:val="24"/>
        </w:rPr>
        <w:t>all of</w:t>
      </w:r>
      <w:proofErr w:type="gramEnd"/>
      <w:r w:rsidRPr="00DD0460">
        <w:rPr>
          <w:rFonts w:cstheme="minorHAnsi"/>
          <w:sz w:val="24"/>
          <w:szCs w:val="24"/>
        </w:rPr>
        <w:t xml:space="preserve"> the readings.  Adjust as necessary. </w:t>
      </w:r>
    </w:p>
    <w:p w14:paraId="2AA33C8F" w14:textId="77777777" w:rsidR="00DD0460" w:rsidRPr="00DD0460" w:rsidRDefault="00DD0460" w:rsidP="00DD0460">
      <w:pPr>
        <w:spacing w:line="276" w:lineRule="auto"/>
        <w:ind w:left="720"/>
        <w:rPr>
          <w:rFonts w:cstheme="minorHAnsi"/>
          <w:sz w:val="24"/>
          <w:szCs w:val="24"/>
        </w:rPr>
      </w:pPr>
    </w:p>
    <w:p w14:paraId="53570CAB" w14:textId="77777777" w:rsidR="00DD0460" w:rsidRPr="00DD0460" w:rsidRDefault="00DD0460" w:rsidP="00DD0460">
      <w:pPr>
        <w:pStyle w:val="ListParagraph"/>
        <w:numPr>
          <w:ilvl w:val="0"/>
          <w:numId w:val="37"/>
        </w:numPr>
        <w:spacing w:after="0" w:line="276" w:lineRule="auto"/>
        <w:rPr>
          <w:rFonts w:cstheme="minorHAnsi"/>
          <w:sz w:val="24"/>
          <w:szCs w:val="24"/>
        </w:rPr>
      </w:pPr>
      <w:r w:rsidRPr="00DD0460">
        <w:rPr>
          <w:rFonts w:cstheme="minorHAnsi"/>
          <w:sz w:val="24"/>
          <w:szCs w:val="24"/>
        </w:rPr>
        <w:t>Calculating Concrete Volume</w:t>
      </w:r>
    </w:p>
    <w:p w14:paraId="4D8DEA57" w14:textId="77777777" w:rsidR="00DD0460" w:rsidRPr="00DD0460" w:rsidRDefault="00DD0460" w:rsidP="00DD0460">
      <w:pPr>
        <w:pStyle w:val="ListParagraph"/>
        <w:numPr>
          <w:ilvl w:val="1"/>
          <w:numId w:val="37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5863ECDC" w14:textId="77777777" w:rsidR="00DD0460" w:rsidRPr="00DD0460" w:rsidRDefault="00DD0460" w:rsidP="00DD0460">
      <w:pPr>
        <w:pStyle w:val="ListParagraph"/>
        <w:numPr>
          <w:ilvl w:val="1"/>
          <w:numId w:val="37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0C82AB49" w14:textId="77777777" w:rsidR="00DD0460" w:rsidRPr="00DD0460" w:rsidRDefault="00DD0460" w:rsidP="00DD0460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  <w:r w:rsidRPr="00DD0460">
        <w:rPr>
          <w:rFonts w:cstheme="minorHAnsi"/>
          <w:sz w:val="24"/>
          <w:szCs w:val="24"/>
        </w:rPr>
        <w:br/>
        <w:t>12’ x 16’ x 4” ÷ 12”/foot = 64 cubic feet</w:t>
      </w:r>
    </w:p>
    <w:p w14:paraId="0BF1D090" w14:textId="77777777" w:rsidR="00DD0460" w:rsidRPr="00DD0460" w:rsidRDefault="00DD0460" w:rsidP="00DD0460">
      <w:pPr>
        <w:pStyle w:val="ListParagraph"/>
        <w:numPr>
          <w:ilvl w:val="1"/>
          <w:numId w:val="37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DD0460">
        <w:rPr>
          <w:rFonts w:cstheme="minorHAnsi"/>
          <w:sz w:val="24"/>
          <w:szCs w:val="24"/>
        </w:rPr>
        <w:br/>
        <w:t xml:space="preserve">64 </w:t>
      </w:r>
      <w:proofErr w:type="spellStart"/>
      <w:r w:rsidRPr="00DD0460">
        <w:rPr>
          <w:rFonts w:cstheme="minorHAnsi"/>
          <w:sz w:val="24"/>
          <w:szCs w:val="24"/>
        </w:rPr>
        <w:t>cu.ft</w:t>
      </w:r>
      <w:proofErr w:type="spellEnd"/>
      <w:r w:rsidRPr="00DD0460">
        <w:rPr>
          <w:rFonts w:cstheme="minorHAnsi"/>
          <w:sz w:val="24"/>
          <w:szCs w:val="24"/>
        </w:rPr>
        <w:t xml:space="preserve">. ÷ 27 </w:t>
      </w:r>
      <w:proofErr w:type="spellStart"/>
      <w:r w:rsidRPr="00DD0460">
        <w:rPr>
          <w:rFonts w:cstheme="minorHAnsi"/>
          <w:sz w:val="24"/>
          <w:szCs w:val="24"/>
        </w:rPr>
        <w:t>cu.ft</w:t>
      </w:r>
      <w:proofErr w:type="spellEnd"/>
      <w:r w:rsidRPr="00DD0460">
        <w:rPr>
          <w:rFonts w:cstheme="minorHAnsi"/>
          <w:sz w:val="24"/>
          <w:szCs w:val="24"/>
        </w:rPr>
        <w:t>./</w:t>
      </w:r>
      <w:proofErr w:type="spellStart"/>
      <w:r w:rsidRPr="00DD0460">
        <w:rPr>
          <w:rFonts w:cstheme="minorHAnsi"/>
          <w:sz w:val="24"/>
          <w:szCs w:val="24"/>
        </w:rPr>
        <w:t>cu.yd</w:t>
      </w:r>
      <w:proofErr w:type="spellEnd"/>
      <w:r w:rsidRPr="00DD0460">
        <w:rPr>
          <w:rFonts w:cstheme="minorHAnsi"/>
          <w:sz w:val="24"/>
          <w:szCs w:val="24"/>
        </w:rPr>
        <w:t xml:space="preserve">. = 2.37 </w:t>
      </w:r>
      <w:proofErr w:type="spellStart"/>
      <w:r w:rsidRPr="00DD0460">
        <w:rPr>
          <w:rFonts w:cstheme="minorHAnsi"/>
          <w:sz w:val="24"/>
          <w:szCs w:val="24"/>
        </w:rPr>
        <w:t>cu.yd</w:t>
      </w:r>
      <w:proofErr w:type="spellEnd"/>
      <w:r w:rsidRPr="00DD0460">
        <w:rPr>
          <w:rFonts w:cstheme="minorHAnsi"/>
          <w:sz w:val="24"/>
          <w:szCs w:val="24"/>
        </w:rPr>
        <w:t>. ≈ 2.5 cu.yd.*</w:t>
      </w:r>
      <w:r w:rsidRPr="00DD0460">
        <w:rPr>
          <w:rFonts w:cstheme="minorHAnsi"/>
          <w:sz w:val="24"/>
          <w:szCs w:val="24"/>
        </w:rPr>
        <w:br/>
        <w:t>(* we round up for ordering)</w:t>
      </w:r>
    </w:p>
    <w:p w14:paraId="56DACAE6" w14:textId="77777777" w:rsidR="00DD0460" w:rsidRPr="00DD0460" w:rsidRDefault="00DD0460" w:rsidP="00DD0460">
      <w:pPr>
        <w:pStyle w:val="ListParagraph"/>
        <w:spacing w:line="276" w:lineRule="auto"/>
        <w:ind w:left="1440"/>
        <w:rPr>
          <w:rFonts w:cstheme="minorHAnsi"/>
          <w:sz w:val="24"/>
          <w:szCs w:val="24"/>
        </w:rPr>
      </w:pPr>
    </w:p>
    <w:p w14:paraId="22A6C84D" w14:textId="77777777" w:rsidR="00DD0460" w:rsidRPr="00DD0460" w:rsidRDefault="00DD0460" w:rsidP="00DD0460">
      <w:pPr>
        <w:pStyle w:val="ListParagraph"/>
        <w:numPr>
          <w:ilvl w:val="0"/>
          <w:numId w:val="37"/>
        </w:numPr>
        <w:spacing w:after="0" w:line="276" w:lineRule="auto"/>
        <w:rPr>
          <w:rFonts w:cstheme="minorHAnsi"/>
          <w:sz w:val="24"/>
          <w:szCs w:val="24"/>
        </w:rPr>
      </w:pPr>
      <w:r w:rsidRPr="00DD0460">
        <w:rPr>
          <w:rFonts w:cstheme="minorHAnsi"/>
          <w:sz w:val="24"/>
          <w:szCs w:val="24"/>
        </w:rPr>
        <w:t>Batter Boards</w:t>
      </w:r>
    </w:p>
    <w:p w14:paraId="735EF747" w14:textId="7044E082" w:rsidR="00DD0460" w:rsidRPr="00DD0460" w:rsidRDefault="00DD0460" w:rsidP="00DD0460">
      <w:pPr>
        <w:pStyle w:val="ListParagraph"/>
        <w:numPr>
          <w:ilvl w:val="1"/>
          <w:numId w:val="37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1D415FAC" w14:textId="77777777" w:rsidR="00DD0460" w:rsidRPr="00DD0460" w:rsidRDefault="00DD0460" w:rsidP="00DD0460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70000D24" w14:textId="77777777" w:rsidR="00DD0460" w:rsidRPr="00DD0460" w:rsidRDefault="00DD0460" w:rsidP="00DD0460">
      <w:pPr>
        <w:pStyle w:val="ListParagraph"/>
        <w:numPr>
          <w:ilvl w:val="1"/>
          <w:numId w:val="37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4D051F1B" w14:textId="77777777" w:rsidR="00DD0460" w:rsidRPr="00DD0460" w:rsidRDefault="00DD0460" w:rsidP="00DD0460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5887208E" w14:textId="77777777" w:rsidR="00DD0460" w:rsidRPr="00DD0460" w:rsidRDefault="00DD0460" w:rsidP="00DD0460">
      <w:pPr>
        <w:pStyle w:val="ListParagraph"/>
        <w:numPr>
          <w:ilvl w:val="1"/>
          <w:numId w:val="37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52F8C7F1" w14:textId="77777777" w:rsidR="00DD0460" w:rsidRPr="00DD0460" w:rsidRDefault="00DD0460" w:rsidP="00DD0460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2D1B5905" w14:textId="77777777" w:rsidR="00DD0460" w:rsidRPr="00DD0460" w:rsidRDefault="00DD0460" w:rsidP="00DD0460">
      <w:pPr>
        <w:pStyle w:val="ListParagraph"/>
        <w:numPr>
          <w:ilvl w:val="1"/>
          <w:numId w:val="37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DD0460">
        <w:rPr>
          <w:rFonts w:cstheme="minorHAnsi"/>
          <w:sz w:val="24"/>
          <w:szCs w:val="24"/>
        </w:rPr>
        <w:t>Horizonal “ledger boards” are attached so the top represents the finished grade. These are rechecked with an instrument.</w:t>
      </w:r>
    </w:p>
    <w:p w14:paraId="0D32E0F2" w14:textId="77777777" w:rsidR="00DD0460" w:rsidRPr="00DD0460" w:rsidRDefault="00DD0460" w:rsidP="00DD0460">
      <w:pPr>
        <w:pStyle w:val="ListParagraph"/>
        <w:numPr>
          <w:ilvl w:val="1"/>
          <w:numId w:val="37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73EC6C5E" w14:textId="06441C6B" w:rsidR="00DD0460" w:rsidRPr="00DD0460" w:rsidRDefault="00DD0460" w:rsidP="00DD0460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500644CA" w14:textId="1D65DA88" w:rsidR="00DD0460" w:rsidRPr="00DD0460" w:rsidRDefault="00DD0460" w:rsidP="00DD0460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  <w:r w:rsidRPr="00DD0460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4BB07797" wp14:editId="2DEB1962">
            <wp:simplePos x="0" y="0"/>
            <wp:positionH relativeFrom="column">
              <wp:posOffset>3428365</wp:posOffset>
            </wp:positionH>
            <wp:positionV relativeFrom="paragraph">
              <wp:posOffset>-2129155</wp:posOffset>
            </wp:positionV>
            <wp:extent cx="2990850" cy="3067050"/>
            <wp:effectExtent l="0" t="0" r="0" b="0"/>
            <wp:wrapSquare wrapText="bothSides"/>
            <wp:docPr id="2052" name="Picture 4" descr="Batter Boards - Engineer-Educators.com">
              <a:extLst xmlns:a="http://schemas.openxmlformats.org/drawingml/2006/main">
                <a:ext uri="{FF2B5EF4-FFF2-40B4-BE49-F238E27FC236}">
                  <a16:creationId xmlns:a16="http://schemas.microsoft.com/office/drawing/2014/main" id="{1EC9EEBA-ADE5-4478-BF12-2CE33F0B1CB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Batter Boards - Engineer-Educators.com">
                      <a:extLst>
                        <a:ext uri="{FF2B5EF4-FFF2-40B4-BE49-F238E27FC236}">
                          <a16:creationId xmlns:a16="http://schemas.microsoft.com/office/drawing/2014/main" id="{1EC9EEBA-ADE5-4478-BF12-2CE33F0B1CBF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306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89CFED" w14:textId="023E89AF" w:rsidR="00DD0460" w:rsidRPr="00DD0460" w:rsidRDefault="00DD0460" w:rsidP="00DD0460">
      <w:pPr>
        <w:pStyle w:val="ListParagraph"/>
        <w:numPr>
          <w:ilvl w:val="1"/>
          <w:numId w:val="37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DD0460">
        <w:rPr>
          <w:rFonts w:cstheme="minorHAnsi"/>
          <w:sz w:val="24"/>
          <w:szCs w:val="24"/>
        </w:rPr>
        <w:lastRenderedPageBreak/>
        <w:t xml:space="preserve">For rectangular forms the diagonals are measured to ensure string lines are square. </w:t>
      </w:r>
    </w:p>
    <w:p w14:paraId="10FA8913" w14:textId="77777777" w:rsidR="00DD0460" w:rsidRPr="00DD0460" w:rsidRDefault="00DD0460" w:rsidP="00DD0460">
      <w:pPr>
        <w:pStyle w:val="ListParagraph"/>
        <w:spacing w:line="276" w:lineRule="auto"/>
        <w:ind w:left="360"/>
        <w:rPr>
          <w:rFonts w:cstheme="minorHAnsi"/>
          <w:sz w:val="24"/>
          <w:szCs w:val="24"/>
        </w:rPr>
      </w:pPr>
    </w:p>
    <w:p w14:paraId="3FC01ACB" w14:textId="77777777" w:rsidR="00DD0460" w:rsidRPr="00DD0460" w:rsidRDefault="00DD0460" w:rsidP="00DD0460">
      <w:pPr>
        <w:pStyle w:val="ListParagraph"/>
        <w:numPr>
          <w:ilvl w:val="0"/>
          <w:numId w:val="37"/>
        </w:numPr>
        <w:spacing w:after="0" w:line="276" w:lineRule="auto"/>
        <w:rPr>
          <w:rFonts w:cstheme="minorHAnsi"/>
          <w:sz w:val="24"/>
          <w:szCs w:val="24"/>
        </w:rPr>
      </w:pPr>
      <w:r w:rsidRPr="00DD0460">
        <w:rPr>
          <w:rFonts w:cstheme="minorHAnsi"/>
          <w:sz w:val="24"/>
          <w:szCs w:val="24"/>
        </w:rPr>
        <w:t>Setting Grade for a Pipeline</w:t>
      </w:r>
    </w:p>
    <w:p w14:paraId="47D0AAFF" w14:textId="77777777" w:rsidR="00DD0460" w:rsidRPr="00DD0460" w:rsidRDefault="00DD0460" w:rsidP="00DD0460">
      <w:pPr>
        <w:pStyle w:val="ListParagraph"/>
        <w:numPr>
          <w:ilvl w:val="1"/>
          <w:numId w:val="37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2B3CDCE4" w14:textId="77777777" w:rsidR="00DD0460" w:rsidRPr="00DD0460" w:rsidRDefault="00DD0460" w:rsidP="00DD0460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  <w:r w:rsidRPr="00DD0460">
        <w:rPr>
          <w:rFonts w:cstheme="minorHAnsi"/>
          <w:sz w:val="24"/>
          <w:szCs w:val="24"/>
        </w:rPr>
        <w:t>For example:</w:t>
      </w:r>
    </w:p>
    <w:p w14:paraId="58F2F204" w14:textId="77777777" w:rsidR="00DD0460" w:rsidRPr="00DD0460" w:rsidRDefault="00DD0460" w:rsidP="00DD0460">
      <w:pPr>
        <w:pStyle w:val="ListParagraph"/>
        <w:numPr>
          <w:ilvl w:val="2"/>
          <w:numId w:val="37"/>
        </w:numPr>
        <w:spacing w:after="0" w:line="276" w:lineRule="auto"/>
        <w:ind w:left="1350" w:hanging="360"/>
        <w:rPr>
          <w:rFonts w:cstheme="minorHAnsi"/>
          <w:sz w:val="24"/>
          <w:szCs w:val="24"/>
        </w:rPr>
      </w:pPr>
    </w:p>
    <w:p w14:paraId="7B3B5F76" w14:textId="77777777" w:rsidR="00DD0460" w:rsidRPr="00DD0460" w:rsidRDefault="00DD0460" w:rsidP="00DD0460">
      <w:pPr>
        <w:pStyle w:val="ListParagraph"/>
        <w:spacing w:line="276" w:lineRule="auto"/>
        <w:ind w:left="1350"/>
        <w:rPr>
          <w:rFonts w:cstheme="minorHAnsi"/>
          <w:sz w:val="24"/>
          <w:szCs w:val="24"/>
        </w:rPr>
      </w:pPr>
    </w:p>
    <w:p w14:paraId="2FCA342B" w14:textId="77777777" w:rsidR="00DD0460" w:rsidRPr="00DD0460" w:rsidRDefault="00DD0460" w:rsidP="00DD0460">
      <w:pPr>
        <w:pStyle w:val="ListParagraph"/>
        <w:numPr>
          <w:ilvl w:val="2"/>
          <w:numId w:val="37"/>
        </w:numPr>
        <w:spacing w:after="0" w:line="276" w:lineRule="auto"/>
        <w:ind w:left="1350" w:hanging="360"/>
        <w:rPr>
          <w:rFonts w:cstheme="minorHAnsi"/>
          <w:sz w:val="24"/>
          <w:szCs w:val="24"/>
        </w:rPr>
      </w:pPr>
    </w:p>
    <w:p w14:paraId="7B402AA9" w14:textId="77777777" w:rsidR="00DD0460" w:rsidRPr="00DD0460" w:rsidRDefault="00DD0460" w:rsidP="00DD0460">
      <w:pPr>
        <w:pStyle w:val="ListParagraph"/>
        <w:spacing w:line="276" w:lineRule="auto"/>
        <w:ind w:left="1350"/>
        <w:rPr>
          <w:rFonts w:cstheme="minorHAnsi"/>
          <w:sz w:val="24"/>
          <w:szCs w:val="24"/>
        </w:rPr>
      </w:pPr>
    </w:p>
    <w:p w14:paraId="67B19BD0" w14:textId="77777777" w:rsidR="00DD0460" w:rsidRPr="00DD0460" w:rsidRDefault="00DD0460" w:rsidP="00DD0460">
      <w:pPr>
        <w:pStyle w:val="ListParagraph"/>
        <w:numPr>
          <w:ilvl w:val="1"/>
          <w:numId w:val="37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DD0460">
        <w:rPr>
          <w:rFonts w:cstheme="minorHAnsi"/>
          <w:sz w:val="24"/>
          <w:szCs w:val="24"/>
        </w:rPr>
        <w:t>Stakes can be used (marked with grade) or the pipe can be adjusted as each section is laid.</w:t>
      </w:r>
    </w:p>
    <w:p w14:paraId="23B375AC" w14:textId="77777777" w:rsidR="00DD0460" w:rsidRPr="00DD0460" w:rsidRDefault="00DD0460" w:rsidP="00DD0460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36B60BAC" w14:textId="77777777" w:rsidR="00DD0460" w:rsidRPr="00DD0460" w:rsidRDefault="00DD0460" w:rsidP="00DD0460">
      <w:pPr>
        <w:pStyle w:val="ListParagraph"/>
        <w:numPr>
          <w:ilvl w:val="0"/>
          <w:numId w:val="38"/>
        </w:numPr>
        <w:spacing w:after="0" w:line="276" w:lineRule="auto"/>
        <w:rPr>
          <w:rFonts w:cstheme="minorHAnsi"/>
          <w:sz w:val="24"/>
          <w:szCs w:val="24"/>
        </w:rPr>
      </w:pPr>
      <w:r w:rsidRPr="00DD0460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38A669D0" wp14:editId="63361E7C">
            <wp:simplePos x="0" y="0"/>
            <wp:positionH relativeFrom="column">
              <wp:posOffset>3843020</wp:posOffset>
            </wp:positionH>
            <wp:positionV relativeFrom="paragraph">
              <wp:posOffset>100965</wp:posOffset>
            </wp:positionV>
            <wp:extent cx="2858770" cy="2000250"/>
            <wp:effectExtent l="0" t="0" r="0" b="0"/>
            <wp:wrapSquare wrapText="bothSides"/>
            <wp:docPr id="1026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8D35E39A-9448-45FD-A153-EB47DF65FB6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>
                      <a:extLst>
                        <a:ext uri="{FF2B5EF4-FFF2-40B4-BE49-F238E27FC236}">
                          <a16:creationId xmlns:a16="http://schemas.microsoft.com/office/drawing/2014/main" id="{8D35E39A-9448-45FD-A153-EB47DF65FB64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770" cy="2000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D0460">
        <w:rPr>
          <w:rFonts w:cstheme="minorHAnsi"/>
          <w:sz w:val="24"/>
          <w:szCs w:val="24"/>
        </w:rPr>
        <w:t>Setting Grade for Surface Drainage</w:t>
      </w:r>
    </w:p>
    <w:p w14:paraId="00EA8434" w14:textId="77777777" w:rsidR="00DD0460" w:rsidRPr="00DD0460" w:rsidRDefault="00DD0460" w:rsidP="00DD0460">
      <w:pPr>
        <w:pStyle w:val="ListParagraph"/>
        <w:numPr>
          <w:ilvl w:val="0"/>
          <w:numId w:val="40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DD0460">
        <w:rPr>
          <w:rFonts w:cstheme="minorHAnsi"/>
          <w:sz w:val="24"/>
          <w:szCs w:val="24"/>
        </w:rPr>
        <w:t>For surfaces like parking lots or yards stakes are usually installed at regular intervals and marked as cut (C) or Fill (F).</w:t>
      </w:r>
    </w:p>
    <w:p w14:paraId="3FDE73A4" w14:textId="77777777" w:rsidR="00DD0460" w:rsidRPr="00DD0460" w:rsidRDefault="00DD0460" w:rsidP="00DD0460">
      <w:pPr>
        <w:spacing w:line="276" w:lineRule="auto"/>
        <w:rPr>
          <w:rFonts w:cstheme="minorHAnsi"/>
          <w:sz w:val="24"/>
          <w:szCs w:val="24"/>
        </w:rPr>
      </w:pPr>
    </w:p>
    <w:p w14:paraId="54072F9F" w14:textId="77777777" w:rsidR="00DD0460" w:rsidRPr="00DD0460" w:rsidRDefault="00DD0460" w:rsidP="00DD0460">
      <w:pPr>
        <w:spacing w:line="276" w:lineRule="auto"/>
        <w:rPr>
          <w:rFonts w:cstheme="minorHAnsi"/>
          <w:sz w:val="24"/>
          <w:szCs w:val="24"/>
        </w:rPr>
      </w:pPr>
    </w:p>
    <w:p w14:paraId="32BAD249" w14:textId="77777777" w:rsidR="00DD0460" w:rsidRPr="00DD0460" w:rsidRDefault="00DD0460" w:rsidP="00DD0460">
      <w:pPr>
        <w:spacing w:line="276" w:lineRule="auto"/>
        <w:rPr>
          <w:rFonts w:cstheme="minorHAnsi"/>
          <w:sz w:val="24"/>
          <w:szCs w:val="24"/>
        </w:rPr>
      </w:pPr>
    </w:p>
    <w:p w14:paraId="44220719" w14:textId="77777777" w:rsidR="00DD0460" w:rsidRPr="00DD0460" w:rsidRDefault="00DD0460" w:rsidP="00DD0460">
      <w:pPr>
        <w:spacing w:line="276" w:lineRule="auto"/>
        <w:rPr>
          <w:rFonts w:cstheme="minorHAnsi"/>
          <w:sz w:val="24"/>
          <w:szCs w:val="24"/>
        </w:rPr>
      </w:pPr>
    </w:p>
    <w:p w14:paraId="687715FB" w14:textId="77777777" w:rsidR="00DD0460" w:rsidRPr="00DD0460" w:rsidRDefault="00DD0460" w:rsidP="00DD0460">
      <w:pPr>
        <w:pStyle w:val="ListParagraph"/>
        <w:numPr>
          <w:ilvl w:val="0"/>
          <w:numId w:val="40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DD0460">
        <w:rPr>
          <w:rFonts w:cstheme="minorHAnsi"/>
          <w:sz w:val="24"/>
          <w:szCs w:val="24"/>
        </w:rPr>
        <w:t xml:space="preserve">Cut stakes will have a distance (ex. 0.43’) from the surface to the proper cut depth. </w:t>
      </w:r>
    </w:p>
    <w:p w14:paraId="3B933E76" w14:textId="77777777" w:rsidR="00DD0460" w:rsidRPr="00DD0460" w:rsidRDefault="00DD0460" w:rsidP="00DD0460">
      <w:pPr>
        <w:spacing w:line="276" w:lineRule="auto"/>
        <w:rPr>
          <w:rFonts w:cstheme="minorHAnsi"/>
          <w:sz w:val="24"/>
          <w:szCs w:val="24"/>
        </w:rPr>
      </w:pPr>
    </w:p>
    <w:p w14:paraId="1AD00D83" w14:textId="77777777" w:rsidR="00DD0460" w:rsidRPr="00DD0460" w:rsidRDefault="00DD0460" w:rsidP="00DD0460">
      <w:pPr>
        <w:spacing w:line="276" w:lineRule="auto"/>
        <w:rPr>
          <w:rFonts w:cstheme="minorHAnsi"/>
          <w:sz w:val="24"/>
          <w:szCs w:val="24"/>
        </w:rPr>
      </w:pPr>
    </w:p>
    <w:p w14:paraId="3AA3097F" w14:textId="77777777" w:rsidR="00DD0460" w:rsidRPr="00DD0460" w:rsidRDefault="00DD0460" w:rsidP="00DD0460">
      <w:pPr>
        <w:pStyle w:val="ListParagraph"/>
        <w:numPr>
          <w:ilvl w:val="0"/>
          <w:numId w:val="40"/>
        </w:numPr>
        <w:spacing w:after="0" w:line="276" w:lineRule="auto"/>
        <w:ind w:left="1080"/>
        <w:rPr>
          <w:rFonts w:cstheme="minorHAnsi"/>
          <w:sz w:val="24"/>
          <w:szCs w:val="24"/>
        </w:rPr>
      </w:pPr>
    </w:p>
    <w:p w14:paraId="1BB01BBD" w14:textId="77777777" w:rsidR="00DD0460" w:rsidRPr="00DD0460" w:rsidRDefault="00DD0460" w:rsidP="00DD0460">
      <w:pPr>
        <w:pStyle w:val="ListParagraph"/>
        <w:numPr>
          <w:ilvl w:val="0"/>
          <w:numId w:val="40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DD0460">
        <w:rPr>
          <w:rFonts w:cstheme="minorHAnsi"/>
          <w:sz w:val="24"/>
          <w:szCs w:val="24"/>
        </w:rPr>
        <w:t>Marks call a crowfoot look like sideways K.  Are used as a reference to measure from. The “&gt;” in the crowfoot points in the direction of the measurement.</w:t>
      </w:r>
    </w:p>
    <w:p w14:paraId="4E24E9E4" w14:textId="77777777" w:rsidR="00DD0460" w:rsidRPr="00DD0460" w:rsidRDefault="00DD0460" w:rsidP="00DD0460">
      <w:pPr>
        <w:pStyle w:val="ListParagraph"/>
        <w:numPr>
          <w:ilvl w:val="0"/>
          <w:numId w:val="38"/>
        </w:numPr>
        <w:spacing w:after="0" w:line="276" w:lineRule="auto"/>
        <w:rPr>
          <w:rFonts w:cstheme="minorHAnsi"/>
          <w:sz w:val="24"/>
          <w:szCs w:val="24"/>
        </w:rPr>
      </w:pPr>
      <w:r w:rsidRPr="00DD0460">
        <w:rPr>
          <w:rFonts w:cstheme="minorHAnsi"/>
          <w:sz w:val="24"/>
          <w:szCs w:val="24"/>
        </w:rPr>
        <w:t>Grade Problems</w:t>
      </w:r>
    </w:p>
    <w:p w14:paraId="792DAD8F" w14:textId="77777777" w:rsidR="00DD0460" w:rsidRPr="00DD0460" w:rsidRDefault="00DD0460" w:rsidP="00DD0460">
      <w:pPr>
        <w:pStyle w:val="ListParagraph"/>
        <w:numPr>
          <w:ilvl w:val="1"/>
          <w:numId w:val="41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DD0460">
        <w:rPr>
          <w:rFonts w:cstheme="minorHAnsi"/>
          <w:sz w:val="24"/>
          <w:szCs w:val="24"/>
        </w:rPr>
        <w:t>When setting forms for building foundation if one corner reads 5’ 4 3/8” what should the other corners read?</w:t>
      </w:r>
    </w:p>
    <w:p w14:paraId="68685011" w14:textId="77777777" w:rsidR="00DD0460" w:rsidRPr="00DD0460" w:rsidRDefault="00DD0460" w:rsidP="00DD0460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04D4859B" w14:textId="77777777" w:rsidR="00DD0460" w:rsidRPr="00DD0460" w:rsidRDefault="00DD0460" w:rsidP="00DD0460">
      <w:pPr>
        <w:pStyle w:val="ListParagraph"/>
        <w:numPr>
          <w:ilvl w:val="1"/>
          <w:numId w:val="41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DD0460">
        <w:rPr>
          <w:rFonts w:cstheme="minorHAnsi"/>
          <w:sz w:val="24"/>
          <w:szCs w:val="24"/>
        </w:rPr>
        <w:t>A 20’ long driveway is designed to have a ¼”/foot slope.   How much fall will there be in the forms?</w:t>
      </w:r>
    </w:p>
    <w:p w14:paraId="68162E39" w14:textId="77777777" w:rsidR="00DD0460" w:rsidRPr="00DD0460" w:rsidRDefault="00DD0460" w:rsidP="00DD0460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35F83346" w14:textId="77777777" w:rsidR="00DD0460" w:rsidRPr="00DD0460" w:rsidRDefault="00DD0460" w:rsidP="00DD0460">
      <w:pPr>
        <w:pStyle w:val="ListParagraph"/>
        <w:numPr>
          <w:ilvl w:val="1"/>
          <w:numId w:val="41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DD0460">
        <w:rPr>
          <w:rFonts w:cstheme="minorHAnsi"/>
          <w:sz w:val="24"/>
          <w:szCs w:val="24"/>
        </w:rPr>
        <w:t xml:space="preserve">A sewer pipe from a hog barn to a pond is 100’ long.  To maintain a grade of ¼”/foot how much fall is needed? </w:t>
      </w:r>
    </w:p>
    <w:p w14:paraId="0DD3D3DB" w14:textId="77777777" w:rsidR="00DD0460" w:rsidRPr="00DD0460" w:rsidRDefault="00DD0460" w:rsidP="00DD0460">
      <w:pPr>
        <w:pStyle w:val="ListParagraph"/>
        <w:spacing w:line="276" w:lineRule="auto"/>
        <w:ind w:left="1080"/>
        <w:rPr>
          <w:rFonts w:cstheme="minorHAnsi"/>
          <w:sz w:val="24"/>
          <w:szCs w:val="24"/>
        </w:rPr>
      </w:pPr>
    </w:p>
    <w:p w14:paraId="127340B8" w14:textId="77777777" w:rsidR="00DD0460" w:rsidRPr="00DD0460" w:rsidRDefault="00DD0460" w:rsidP="00DD0460">
      <w:pPr>
        <w:pStyle w:val="ListParagraph"/>
        <w:numPr>
          <w:ilvl w:val="1"/>
          <w:numId w:val="41"/>
        </w:numPr>
        <w:spacing w:after="0" w:line="276" w:lineRule="auto"/>
        <w:ind w:left="1080"/>
        <w:rPr>
          <w:rFonts w:cstheme="minorHAnsi"/>
          <w:sz w:val="24"/>
          <w:szCs w:val="24"/>
        </w:rPr>
      </w:pPr>
      <w:r w:rsidRPr="00DD0460">
        <w:rPr>
          <w:rFonts w:cstheme="minorHAnsi"/>
          <w:sz w:val="24"/>
          <w:szCs w:val="24"/>
        </w:rPr>
        <w:t>In the above problem the pipe elevation at the barn is 4’ 3 ½”.  What should elevation be at the pond?</w:t>
      </w:r>
    </w:p>
    <w:p w14:paraId="0252C63E" w14:textId="77777777" w:rsidR="00C41C15" w:rsidRPr="00DD0460" w:rsidRDefault="00C41C15" w:rsidP="00C41C15">
      <w:pPr>
        <w:rPr>
          <w:rFonts w:cstheme="minorHAnsi"/>
          <w:sz w:val="24"/>
          <w:szCs w:val="24"/>
        </w:rPr>
      </w:pPr>
    </w:p>
    <w:sectPr w:rsidR="00C41C15" w:rsidRPr="00DD0460" w:rsidSect="00C26FB4">
      <w:headerReference w:type="default" r:id="rId9"/>
      <w:foot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FA906" w14:textId="77777777" w:rsidR="00442C1D" w:rsidRDefault="00442C1D" w:rsidP="00CD71D0">
      <w:pPr>
        <w:spacing w:after="0" w:line="240" w:lineRule="auto"/>
      </w:pPr>
      <w:r>
        <w:separator/>
      </w:r>
    </w:p>
  </w:endnote>
  <w:endnote w:type="continuationSeparator" w:id="0">
    <w:p w14:paraId="12AEB7F1" w14:textId="77777777" w:rsidR="00442C1D" w:rsidRDefault="00442C1D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12B07368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C41C15">
      <w:rPr>
        <w:noProof/>
      </w:rPr>
      <w:t>8/4/2022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DE166" w14:textId="77777777" w:rsidR="00442C1D" w:rsidRDefault="00442C1D" w:rsidP="00CD71D0">
      <w:pPr>
        <w:spacing w:after="0" w:line="240" w:lineRule="auto"/>
      </w:pPr>
      <w:r>
        <w:separator/>
      </w:r>
    </w:p>
  </w:footnote>
  <w:footnote w:type="continuationSeparator" w:id="0">
    <w:p w14:paraId="2A56C981" w14:textId="77777777" w:rsidR="00442C1D" w:rsidRDefault="00442C1D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3C7A" w14:textId="461AA236" w:rsidR="00CD71D0" w:rsidRDefault="00CD71D0">
    <w:pPr>
      <w:pStyle w:val="Header"/>
    </w:pPr>
    <w:r>
      <w:t xml:space="preserve">Oregon FFA </w:t>
    </w:r>
    <w:r>
      <w:tab/>
    </w:r>
    <w:r w:rsidR="00C26FB4">
      <w:t xml:space="preserve">Surveying </w:t>
    </w:r>
    <w:r w:rsidR="00971604">
      <w:t xml:space="preserve">Guided </w:t>
    </w:r>
    <w:r w:rsidR="00C26FB4">
      <w:t>Notes</w:t>
    </w:r>
    <w:r w:rsidR="00027680">
      <w:t xml:space="preserve"> </w:t>
    </w:r>
    <w:r w:rsidR="00027680">
      <w:tab/>
    </w:r>
    <w:fldSimple w:instr=" STYLEREF  Title  \* MERGEFORMAT ">
      <w:r w:rsidR="00DD0460" w:rsidRPr="00DD0460">
        <w:rPr>
          <w:b/>
          <w:bCs/>
          <w:noProof/>
        </w:rPr>
        <w:t>Setting Grade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A2112"/>
    <w:multiLevelType w:val="hybridMultilevel"/>
    <w:tmpl w:val="B5B449E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C0D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6D1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EF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C4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A5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58E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063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A1C6E"/>
    <w:multiLevelType w:val="hybridMultilevel"/>
    <w:tmpl w:val="CE3A0B5E"/>
    <w:lvl w:ilvl="0" w:tplc="99387154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F420EE2"/>
    <w:multiLevelType w:val="hybridMultilevel"/>
    <w:tmpl w:val="3500B476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1D34E3"/>
    <w:multiLevelType w:val="hybridMultilevel"/>
    <w:tmpl w:val="85E4184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C0D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6D1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EF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C4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A5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58E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063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3E1B96"/>
    <w:multiLevelType w:val="hybridMultilevel"/>
    <w:tmpl w:val="02C21148"/>
    <w:lvl w:ilvl="0" w:tplc="99387154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71F6E"/>
    <w:multiLevelType w:val="hybridMultilevel"/>
    <w:tmpl w:val="61A21152"/>
    <w:lvl w:ilvl="0" w:tplc="E42856C0">
      <w:start w:val="8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433765"/>
    <w:multiLevelType w:val="hybridMultilevel"/>
    <w:tmpl w:val="9814B73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BFC66DE"/>
    <w:multiLevelType w:val="hybridMultilevel"/>
    <w:tmpl w:val="24DA1B68"/>
    <w:lvl w:ilvl="0" w:tplc="9DCC4440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DB12632"/>
    <w:multiLevelType w:val="hybridMultilevel"/>
    <w:tmpl w:val="3C6C709E"/>
    <w:lvl w:ilvl="0" w:tplc="884686AA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5D2D32"/>
    <w:multiLevelType w:val="hybridMultilevel"/>
    <w:tmpl w:val="D29AF69C"/>
    <w:lvl w:ilvl="0" w:tplc="AB3807AE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3386E2C"/>
    <w:multiLevelType w:val="hybridMultilevel"/>
    <w:tmpl w:val="BB58CCBC"/>
    <w:lvl w:ilvl="0" w:tplc="E42856C0">
      <w:start w:val="8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671212">
    <w:abstractNumId w:val="12"/>
  </w:num>
  <w:num w:numId="2" w16cid:durableId="439028108">
    <w:abstractNumId w:val="35"/>
  </w:num>
  <w:num w:numId="3" w16cid:durableId="1923030001">
    <w:abstractNumId w:val="16"/>
  </w:num>
  <w:num w:numId="4" w16cid:durableId="321280462">
    <w:abstractNumId w:val="23"/>
  </w:num>
  <w:num w:numId="5" w16cid:durableId="1879008777">
    <w:abstractNumId w:val="13"/>
  </w:num>
  <w:num w:numId="6" w16cid:durableId="609364488">
    <w:abstractNumId w:val="0"/>
  </w:num>
  <w:num w:numId="7" w16cid:durableId="1661957532">
    <w:abstractNumId w:val="29"/>
  </w:num>
  <w:num w:numId="8" w16cid:durableId="1170215543">
    <w:abstractNumId w:val="33"/>
  </w:num>
  <w:num w:numId="9" w16cid:durableId="168640094">
    <w:abstractNumId w:val="20"/>
  </w:num>
  <w:num w:numId="10" w16cid:durableId="1561944087">
    <w:abstractNumId w:val="36"/>
  </w:num>
  <w:num w:numId="11" w16cid:durableId="259993592">
    <w:abstractNumId w:val="18"/>
  </w:num>
  <w:num w:numId="12" w16cid:durableId="17856721">
    <w:abstractNumId w:val="5"/>
  </w:num>
  <w:num w:numId="13" w16cid:durableId="1193038468">
    <w:abstractNumId w:val="21"/>
  </w:num>
  <w:num w:numId="14" w16cid:durableId="1276015642">
    <w:abstractNumId w:val="34"/>
  </w:num>
  <w:num w:numId="15" w16cid:durableId="1534421068">
    <w:abstractNumId w:val="40"/>
  </w:num>
  <w:num w:numId="16" w16cid:durableId="46032799">
    <w:abstractNumId w:val="28"/>
  </w:num>
  <w:num w:numId="17" w16cid:durableId="359669369">
    <w:abstractNumId w:val="9"/>
  </w:num>
  <w:num w:numId="18" w16cid:durableId="797996245">
    <w:abstractNumId w:val="7"/>
  </w:num>
  <w:num w:numId="19" w16cid:durableId="1511874168">
    <w:abstractNumId w:val="24"/>
  </w:num>
  <w:num w:numId="20" w16cid:durableId="1550989512">
    <w:abstractNumId w:val="10"/>
  </w:num>
  <w:num w:numId="21" w16cid:durableId="390547055">
    <w:abstractNumId w:val="17"/>
  </w:num>
  <w:num w:numId="22" w16cid:durableId="1197428069">
    <w:abstractNumId w:val="22"/>
  </w:num>
  <w:num w:numId="23" w16cid:durableId="1627808151">
    <w:abstractNumId w:val="31"/>
  </w:num>
  <w:num w:numId="24" w16cid:durableId="668413875">
    <w:abstractNumId w:val="19"/>
  </w:num>
  <w:num w:numId="25" w16cid:durableId="452526080">
    <w:abstractNumId w:val="11"/>
  </w:num>
  <w:num w:numId="26" w16cid:durableId="655301115">
    <w:abstractNumId w:val="27"/>
  </w:num>
  <w:num w:numId="27" w16cid:durableId="1686245304">
    <w:abstractNumId w:val="6"/>
  </w:num>
  <w:num w:numId="28" w16cid:durableId="1081638410">
    <w:abstractNumId w:val="1"/>
  </w:num>
  <w:num w:numId="29" w16cid:durableId="597719489">
    <w:abstractNumId w:val="15"/>
  </w:num>
  <w:num w:numId="30" w16cid:durableId="614871305">
    <w:abstractNumId w:val="25"/>
  </w:num>
  <w:num w:numId="31" w16cid:durableId="1422599640">
    <w:abstractNumId w:val="38"/>
  </w:num>
  <w:num w:numId="32" w16cid:durableId="2066561818">
    <w:abstractNumId w:val="26"/>
  </w:num>
  <w:num w:numId="33" w16cid:durableId="85226461">
    <w:abstractNumId w:val="30"/>
  </w:num>
  <w:num w:numId="34" w16cid:durableId="1037966223">
    <w:abstractNumId w:val="4"/>
  </w:num>
  <w:num w:numId="35" w16cid:durableId="60251717">
    <w:abstractNumId w:val="3"/>
  </w:num>
  <w:num w:numId="36" w16cid:durableId="1109162293">
    <w:abstractNumId w:val="39"/>
  </w:num>
  <w:num w:numId="37" w16cid:durableId="1526291788">
    <w:abstractNumId w:val="32"/>
  </w:num>
  <w:num w:numId="38" w16cid:durableId="1943998465">
    <w:abstractNumId w:val="14"/>
  </w:num>
  <w:num w:numId="39" w16cid:durableId="637148414">
    <w:abstractNumId w:val="2"/>
  </w:num>
  <w:num w:numId="40" w16cid:durableId="1656956708">
    <w:abstractNumId w:val="8"/>
  </w:num>
  <w:num w:numId="41" w16cid:durableId="1092168054">
    <w:abstractNumId w:val="3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27680"/>
    <w:rsid w:val="00066C6D"/>
    <w:rsid w:val="00083D37"/>
    <w:rsid w:val="000926F1"/>
    <w:rsid w:val="00095BE9"/>
    <w:rsid w:val="000A224C"/>
    <w:rsid w:val="000E28CA"/>
    <w:rsid w:val="000E6131"/>
    <w:rsid w:val="000F2422"/>
    <w:rsid w:val="00102AFC"/>
    <w:rsid w:val="00110861"/>
    <w:rsid w:val="00130F1F"/>
    <w:rsid w:val="00132629"/>
    <w:rsid w:val="001622D7"/>
    <w:rsid w:val="00170CBF"/>
    <w:rsid w:val="00170E06"/>
    <w:rsid w:val="00183F44"/>
    <w:rsid w:val="001A009B"/>
    <w:rsid w:val="001D03D2"/>
    <w:rsid w:val="00203D1A"/>
    <w:rsid w:val="00207B0D"/>
    <w:rsid w:val="00213D42"/>
    <w:rsid w:val="00266CF0"/>
    <w:rsid w:val="002673B6"/>
    <w:rsid w:val="002C28D2"/>
    <w:rsid w:val="002C4211"/>
    <w:rsid w:val="002D11ED"/>
    <w:rsid w:val="002E0F41"/>
    <w:rsid w:val="002F5AAD"/>
    <w:rsid w:val="003A273B"/>
    <w:rsid w:val="003C5B2F"/>
    <w:rsid w:val="003D08B5"/>
    <w:rsid w:val="00424DEC"/>
    <w:rsid w:val="004337D6"/>
    <w:rsid w:val="00442C1D"/>
    <w:rsid w:val="00464C0D"/>
    <w:rsid w:val="004A29E8"/>
    <w:rsid w:val="0055380D"/>
    <w:rsid w:val="00557E8E"/>
    <w:rsid w:val="005629A8"/>
    <w:rsid w:val="005940BC"/>
    <w:rsid w:val="005B549F"/>
    <w:rsid w:val="005D16B1"/>
    <w:rsid w:val="005F1F41"/>
    <w:rsid w:val="005F79EB"/>
    <w:rsid w:val="00627B90"/>
    <w:rsid w:val="0063305F"/>
    <w:rsid w:val="00654ECF"/>
    <w:rsid w:val="00672761"/>
    <w:rsid w:val="006A6900"/>
    <w:rsid w:val="006B18A7"/>
    <w:rsid w:val="006B7864"/>
    <w:rsid w:val="00726CDC"/>
    <w:rsid w:val="00731912"/>
    <w:rsid w:val="007E2543"/>
    <w:rsid w:val="00807F4B"/>
    <w:rsid w:val="00811FD7"/>
    <w:rsid w:val="008A019A"/>
    <w:rsid w:val="008C1286"/>
    <w:rsid w:val="008D789E"/>
    <w:rsid w:val="00971604"/>
    <w:rsid w:val="00977AF9"/>
    <w:rsid w:val="0099427E"/>
    <w:rsid w:val="009A6739"/>
    <w:rsid w:val="009B605C"/>
    <w:rsid w:val="00A1215C"/>
    <w:rsid w:val="00A22FC8"/>
    <w:rsid w:val="00A23B4F"/>
    <w:rsid w:val="00A41A43"/>
    <w:rsid w:val="00A55D03"/>
    <w:rsid w:val="00A6043C"/>
    <w:rsid w:val="00A75057"/>
    <w:rsid w:val="00A9258A"/>
    <w:rsid w:val="00AC0FB7"/>
    <w:rsid w:val="00AC1350"/>
    <w:rsid w:val="00B33EAF"/>
    <w:rsid w:val="00B572F7"/>
    <w:rsid w:val="00C04B4B"/>
    <w:rsid w:val="00C26FB4"/>
    <w:rsid w:val="00C41C15"/>
    <w:rsid w:val="00C51E7E"/>
    <w:rsid w:val="00C61215"/>
    <w:rsid w:val="00C81E3E"/>
    <w:rsid w:val="00C82016"/>
    <w:rsid w:val="00C92568"/>
    <w:rsid w:val="00CA66C8"/>
    <w:rsid w:val="00CB404F"/>
    <w:rsid w:val="00CD71D0"/>
    <w:rsid w:val="00CE2A2C"/>
    <w:rsid w:val="00CE7C63"/>
    <w:rsid w:val="00CF1F6C"/>
    <w:rsid w:val="00D023A5"/>
    <w:rsid w:val="00DB1079"/>
    <w:rsid w:val="00DC59D2"/>
    <w:rsid w:val="00DD0460"/>
    <w:rsid w:val="00E413F7"/>
    <w:rsid w:val="00E70329"/>
    <w:rsid w:val="00E75A06"/>
    <w:rsid w:val="00E92E78"/>
    <w:rsid w:val="00F44C6A"/>
    <w:rsid w:val="00F87DA4"/>
    <w:rsid w:val="00F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1C15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C41C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1C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1C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rsid w:val="00C41C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41C15"/>
  </w:style>
  <w:style w:type="paragraph" w:styleId="ListParagraph">
    <w:name w:val="List Paragraph"/>
    <w:basedOn w:val="Normal"/>
    <w:uiPriority w:val="34"/>
    <w:qFormat/>
    <w:rsid w:val="00C41C1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C41C1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41C15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C41C15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1C15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C41C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1C15"/>
  </w:style>
  <w:style w:type="paragraph" w:styleId="Footer">
    <w:name w:val="footer"/>
    <w:basedOn w:val="Normal"/>
    <w:link w:val="FooterChar"/>
    <w:uiPriority w:val="99"/>
    <w:unhideWhenUsed/>
    <w:rsid w:val="00C41C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1C15"/>
  </w:style>
  <w:style w:type="character" w:customStyle="1" w:styleId="Heading2Char">
    <w:name w:val="Heading 2 Char"/>
    <w:basedOn w:val="DefaultParagraphFont"/>
    <w:link w:val="Heading2"/>
    <w:uiPriority w:val="9"/>
    <w:rsid w:val="00C41C15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41C15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C41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1C1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1C15"/>
    <w:rPr>
      <w:color w:val="605E5C"/>
      <w:shd w:val="clear" w:color="auto" w:fill="E1DFDD"/>
    </w:rPr>
  </w:style>
  <w:style w:type="paragraph" w:customStyle="1" w:styleId="Default">
    <w:name w:val="Default"/>
    <w:rsid w:val="00C41C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C41C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1C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1C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C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C15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41C1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DD046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Plan.docx</Template>
  <TotalTime>1</TotalTime>
  <Pages>4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Michael Spiess</cp:lastModifiedBy>
  <cp:revision>3</cp:revision>
  <dcterms:created xsi:type="dcterms:W3CDTF">2022-08-05T00:30:00Z</dcterms:created>
  <dcterms:modified xsi:type="dcterms:W3CDTF">2022-08-05T00:32:00Z</dcterms:modified>
</cp:coreProperties>
</file>